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การขออนุญาตจัดตั้งศูนย์ฝึกอบรมฝีมือแรงงาน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กองส่งเสริมการพัฒนาฝีมือแรงงาน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การขออนุญาตจัดตั้งศูนย์ฝึกอบรมฝีมือแรงงาน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กองส่งเสริมการพัฒนาฝีมือแรงงาน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ส่งเสริมการพัฒนาฝีมือแรงงาน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396A74CD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50187E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ส่วนกลางที่ตั้งอยู่ในภูมิภาค </w:t>
      </w:r>
      <w:r w:rsidR="0050187E" w:rsidRPr="000C2AAC">
        <w:rPr>
          <w:rFonts w:asciiTheme="minorBidi" w:hAnsiTheme="minorBidi"/>
          <w:noProof/>
          <w:sz w:val="32"/>
          <w:szCs w:val="32"/>
        </w:rPr>
        <w:t>(</w:t>
      </w:r>
      <w:r w:rsidR="0050187E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ตามกฎกระทรวง</w:t>
      </w:r>
      <w:r w:rsidR="0050187E" w:rsidRPr="000C2AAC">
        <w:rPr>
          <w:rFonts w:asciiTheme="minorBidi" w:hAnsiTheme="minorBidi"/>
          <w:noProof/>
          <w:sz w:val="32"/>
          <w:szCs w:val="32"/>
        </w:rPr>
        <w:t>),</w:t>
      </w:r>
      <w:r w:rsidR="0050187E">
        <w:rPr>
          <w:rFonts w:asciiTheme="minorBidi" w:hAnsiTheme="minorBidi"/>
          <w:noProof/>
          <w:sz w:val="32"/>
          <w:szCs w:val="32"/>
        </w:rPr>
        <w:t xml:space="preserve"> </w:t>
      </w:r>
      <w:r w:rsidR="0050187E">
        <w:rPr>
          <w:rFonts w:asciiTheme="minorBidi" w:hAnsiTheme="minorBidi" w:hint="cs"/>
          <w:noProof/>
          <w:sz w:val="32"/>
          <w:szCs w:val="32"/>
          <w:cs/>
          <w:lang w:bidi="th-TH"/>
        </w:rPr>
        <w:t>จังหวัดปราจีนบุรี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ส่งเสริมการพัฒนาฝีมือแรงงาน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2545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20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การขออนุญาตจัดตั้งศูนย์ฝึกอบรมฝีมือแรงงาน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25/05/2558 12:42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50187E" w:rsidRPr="000C2AAC" w14:paraId="6CAA4967" w14:textId="77777777" w:rsidTr="004762EF">
        <w:tc>
          <w:tcPr>
            <w:tcW w:w="675" w:type="dxa"/>
          </w:tcPr>
          <w:p w14:paraId="007587D5" w14:textId="77777777" w:rsidR="0050187E" w:rsidRPr="000C2AAC" w:rsidRDefault="0050187E" w:rsidP="004762E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E89540" w14:textId="77777777" w:rsidR="0050187E" w:rsidRPr="000C2AAC" w:rsidRDefault="0050187E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70B28BCB" w14:textId="77777777" w:rsidR="0050187E" w:rsidRPr="000C2AAC" w:rsidRDefault="0050187E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0CA9E45C" w14:textId="77777777" w:rsidR="0050187E" w:rsidRPr="000C2AAC" w:rsidRDefault="0050187E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B60828B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78653E4A" w14:textId="5BCEE628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094F82" w:rsidRPr="000C2AAC" w14:paraId="0E988CC3" w14:textId="77777777" w:rsidTr="009B7715">
        <w:tc>
          <w:tcPr>
            <w:tcW w:w="675" w:type="dxa"/>
          </w:tcPr>
          <w:p w14:paraId="06AF2445" w14:textId="4365975A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3FF75584" w14:textId="307CEB8F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094F82" w:rsidRPr="000C2AAC" w14:paraId="6EB4E17E" w14:textId="77777777" w:rsidTr="009B7715">
        <w:tc>
          <w:tcPr>
            <w:tcW w:w="675" w:type="dxa"/>
          </w:tcPr>
          <w:p w14:paraId="0D5CC639" w14:textId="72D46DFF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1FE6A782" w14:textId="2B6C3FB3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094F82" w:rsidRPr="000C2AAC" w14:paraId="47257F52" w14:textId="77777777" w:rsidTr="009B7715">
        <w:tc>
          <w:tcPr>
            <w:tcW w:w="675" w:type="dxa"/>
          </w:tcPr>
          <w:p w14:paraId="2C3B929D" w14:textId="653F71BF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43F5C8CF" w14:textId="5A8CC3C6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ให้ผู้ขอรับอนุญาตยื่นในเขตจังหวัดที่ศูนย์ฝึกอบรมฝีมือแรงงานนั้นตั้งอยู่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เงื่อนไขการจัดตั้งศูนย์ฝึกอบรมฝีมือแรงงาน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สถานประกอบกิจการต้องมีสถานที่ฝึกที่ได้จัดไว้เป็นสัดส่วนแยกจากหน่วยประกอบกิจการ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ศูนย์ฝึกอบรมฝีมือแรงงาน ต้องมีความพร้อมและความเหมาะสมในเรื่อง สถานที่ เครื่องมือ เครื่องจักรอุปกรณ์ หรือสิ่งอำนวยความสะดวก และจะต้องได้รับอนุญาตจากนายทะเบียน ซึ่งเป็นไปตามประกาศคณะกรรมการส่งเสริมการพัฒนาฝีมือแรงงาน เรื่อง หลักเกณฑ์ วิธีการและเงื่อนไขการจดตั้งศูนย์ฝึกอบรมฝีมือแรงงาน ลงวันที่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มิถุนายน </w:t>
      </w:r>
      <w:r w:rsidRPr="000C2AAC">
        <w:rPr>
          <w:rFonts w:asciiTheme="minorBidi" w:hAnsiTheme="minorBidi"/>
          <w:noProof/>
          <w:sz w:val="32"/>
          <w:szCs w:val="32"/>
        </w:rPr>
        <w:t>2546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สถานที่ เครื่องมือ เครื่องจักรอุปกรณ์ หรือสิ่งอำนวยความสะดวก ต้องมีลักษณะเหมาะสมสำหรับการฝึกอบรมฝีมือแรงงานตามสาขาอาชีพที่รัฐมนตรีว่าการกระทรวงแรงงานประกาศกำหนด และต้องมีสภาพที่ดีและมีความปลอดภัย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การพิจารณาอนุญาต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เมื่อนายทะเบียนตรวจสอบแล้วเห็นว่าผู้ยื่นคำขอ มีความพร้อมและความเหมาะสมจะออกใบอนุญาตจัดตั้งศูนย์ฝึกอบรมฝีมือแรงงานให้แก่ผู้ยื่นคำขอ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ในกรณีที่นายทะเบียนไม่ให้ความเห็นชอบให้แจ้งเป็นหนังสือพร้อมเหตุผล สิทธิ และระยะเวลาในการอุทธรณ์ให้ผู้ยื่นคำขอทราบ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กรณีใบอนุญาตจัดตั้งศูนย์ฝึกอบรมฝีมือแรงงานสูญหาย ถูกทำลาย หรือชำรุด ลบเลือนในสาระสำคัญ ให้ผู้ขอรับอนุญาตจัดตั้งศูนย์ฝึกอบรมฝีมือแรงงานขอรับใบแทนใบอนุญาต โดยยื่นคำขอพร้อมแนบใบอนุญาต ที่ชำรุดหรือหลักฐานการลงบันทึกประจำวันของพนักงานสอบสวนว่าใบอนุญาตสูญหาย เพื่อประกอบการพิจารณาผู้รับอนุญาตต้องแสดงใบอนุญาตจัดตั้งศูนย์ฝึกอบรมฝีมือแรงงาน ไว้ในที่เปิดเผยและเห็นได้ง่าย ณ ศูนย์ฝึกอบรมฝีมือแรงงาน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 ร่วมกัน 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ทั้งนี้จะแจ้งผลการพิจารณาให้ผู้ยื่นคำขอทราบภายใน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 เจ้าหน้าที่ตรวจสอบความครบถ้วนของเอกสารและลงทะเบียนเอกสาร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179D573" w14:textId="77777777" w:rsidTr="00313D38">
        <w:tc>
          <w:tcPr>
            <w:tcW w:w="675" w:type="dxa"/>
            <w:vAlign w:val="center"/>
          </w:tcPr>
          <w:p w14:paraId="04925804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D474227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1C1D4EB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741213DC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เจ้าหน้าที่ออก ตรวจสอบพร้อมของสถานที่ฝึก เครื่องจักร อุปกรณ์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7490CC9D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7206A03D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19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033E321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04141517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674DF491" w14:textId="77777777" w:rsidTr="00313D38">
        <w:tc>
          <w:tcPr>
            <w:tcW w:w="675" w:type="dxa"/>
            <w:vAlign w:val="center"/>
          </w:tcPr>
          <w:p w14:paraId="09FE48D4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B3CB01C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623D287B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F46D41E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นายทะเบียนพิจารณาให้ความเห็นชอบและออกใบอนุญาต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ให้แก่ผู้ยื่นคำขอ   แจ้งสถานประกอบกิจการมารับหนังสือรับรอง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3B447025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B8F0ED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4A3907F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08F2D7D0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และเอกสารอื่น ๆ ที่เกี่ยวข้องตามรายละเอียดในแบบฟอร์ม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คำขอรับอนุญาตจัดตั้งศูนย์ฝึกอบรมฝีมือ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แรงงาน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 ศร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209ED78" w14:textId="77777777" w:rsidTr="004E651F">
        <w:tc>
          <w:tcPr>
            <w:tcW w:w="675" w:type="dxa"/>
            <w:vAlign w:val="center"/>
          </w:tcPr>
          <w:p w14:paraId="34AC4CB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1090EB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63860EF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28FA0CE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BCEB41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3DFC7F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B0676D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C2DA62E" w14:textId="77777777" w:rsidTr="004E651F">
        <w:tc>
          <w:tcPr>
            <w:tcW w:w="675" w:type="dxa"/>
            <w:vAlign w:val="center"/>
          </w:tcPr>
          <w:p w14:paraId="31E80CD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E41F57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กรณีห้างหุ้นส่วนสามัญ สำเนาบัตรประชาชนของผู้เป็นห้างหุ้นส่วนทุกคน</w:t>
            </w:r>
          </w:p>
        </w:tc>
        <w:tc>
          <w:tcPr>
            <w:tcW w:w="1843" w:type="dxa"/>
          </w:tcPr>
          <w:p w14:paraId="3373A4A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67FCE1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012302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4CD51D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3CA1FA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0A3E32D" w14:textId="77777777" w:rsidTr="004E651F">
        <w:tc>
          <w:tcPr>
            <w:tcW w:w="675" w:type="dxa"/>
            <w:vAlign w:val="center"/>
          </w:tcPr>
          <w:p w14:paraId="7E4D225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02BC96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กรณีห้างหุ้นส่วนสามัญ สำเนาทะเบียนบ้านของผู้เป็นห้างหุ้นส่วนทุกคน</w:t>
            </w:r>
          </w:p>
        </w:tc>
        <w:tc>
          <w:tcPr>
            <w:tcW w:w="1843" w:type="dxa"/>
          </w:tcPr>
          <w:p w14:paraId="5ADA9E9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002811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B1F035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FD0962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01CEC5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7B7D203" w14:textId="77777777" w:rsidTr="004E651F">
        <w:tc>
          <w:tcPr>
            <w:tcW w:w="675" w:type="dxa"/>
            <w:vAlign w:val="center"/>
          </w:tcPr>
          <w:p w14:paraId="5A4F352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BB7E2E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กรณีห้างหุ้นส่วนสามัญ บัญชีรายชื่อผู้เป็นหุ้นส่วนทุกคน</w:t>
            </w:r>
          </w:p>
        </w:tc>
        <w:tc>
          <w:tcPr>
            <w:tcW w:w="1843" w:type="dxa"/>
          </w:tcPr>
          <w:p w14:paraId="4889874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F18495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1C2B3E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57C4CD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C9D404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7F5F721" w14:textId="77777777" w:rsidTr="004E651F">
        <w:tc>
          <w:tcPr>
            <w:tcW w:w="675" w:type="dxa"/>
            <w:vAlign w:val="center"/>
          </w:tcPr>
          <w:p w14:paraId="12009E6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CCA6D3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 หนังสือรับรองของนายทะเบียนหุ้นส่วนบริษัท</w:t>
            </w:r>
          </w:p>
        </w:tc>
        <w:tc>
          <w:tcPr>
            <w:tcW w:w="1843" w:type="dxa"/>
          </w:tcPr>
          <w:p w14:paraId="3CCC20C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E13728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B1D69E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2749A0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E4714C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D3B3830" w14:textId="77777777" w:rsidTr="004E651F">
        <w:tc>
          <w:tcPr>
            <w:tcW w:w="675" w:type="dxa"/>
            <w:vAlign w:val="center"/>
          </w:tcPr>
          <w:p w14:paraId="1216941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73C0DC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 หนังสือรับรองของนายทะเบียนหุ้นส่วนบริษัท</w:t>
            </w:r>
          </w:p>
        </w:tc>
        <w:tc>
          <w:tcPr>
            <w:tcW w:w="1843" w:type="dxa"/>
          </w:tcPr>
          <w:p w14:paraId="25EA23F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272F1A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EAC961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E06B9B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30F4E4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AE931FE" w14:textId="77777777" w:rsidTr="004E651F">
        <w:tc>
          <w:tcPr>
            <w:tcW w:w="675" w:type="dxa"/>
            <w:vAlign w:val="center"/>
          </w:tcPr>
          <w:p w14:paraId="33E751F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C406A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 สำเนาบัตรประจำตัว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ประชาชนของผู้มีอำนาจทำการแทนนิติบุคคล</w:t>
            </w:r>
          </w:p>
        </w:tc>
        <w:tc>
          <w:tcPr>
            <w:tcW w:w="1843" w:type="dxa"/>
          </w:tcPr>
          <w:p w14:paraId="5E3C5DE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4CEA452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26B966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476A25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63F068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1288BC7" w14:textId="77777777" w:rsidTr="004E651F">
        <w:tc>
          <w:tcPr>
            <w:tcW w:w="675" w:type="dxa"/>
            <w:vAlign w:val="center"/>
          </w:tcPr>
          <w:p w14:paraId="6F2FC0C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603748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 สำเนาทะเบียนบ้านของผู้มีอำนาจทำการแทนนิติบุคคล</w:t>
            </w:r>
          </w:p>
        </w:tc>
        <w:tc>
          <w:tcPr>
            <w:tcW w:w="1843" w:type="dxa"/>
          </w:tcPr>
          <w:p w14:paraId="1D9A179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B88C13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86868D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88BCDF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66A256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50187E" w:rsidRPr="000C2AAC" w14:paraId="01D7017A" w14:textId="77777777" w:rsidTr="004762EF">
        <w:tc>
          <w:tcPr>
            <w:tcW w:w="675" w:type="dxa"/>
          </w:tcPr>
          <w:p w14:paraId="3E6E76C7" w14:textId="77777777" w:rsidR="0050187E" w:rsidRPr="000C2AAC" w:rsidRDefault="0050187E" w:rsidP="004762E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ECF7F7E" w14:textId="77777777" w:rsidR="0050187E" w:rsidRPr="000C2AAC" w:rsidRDefault="0050187E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695ADE63" w14:textId="77777777" w:rsidR="0050187E" w:rsidRPr="000C2AAC" w:rsidRDefault="0050187E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5E125F18" w14:textId="77777777" w:rsidR="0050187E" w:rsidRPr="000C2AAC" w:rsidRDefault="0050187E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แบบฟอร์มที่ใช้ยื่น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4B47FD86" w14:textId="77777777" w:rsidR="0050187E" w:rsidRDefault="0050187E" w:rsidP="00C1539D">
      <w:pPr>
        <w:pStyle w:val="ListParagraph"/>
        <w:spacing w:after="0" w:line="240" w:lineRule="auto"/>
        <w:ind w:left="426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23D5DDF7" w14:textId="77777777" w:rsidR="0050187E" w:rsidRDefault="0050187E" w:rsidP="00C1539D">
      <w:pPr>
        <w:pStyle w:val="ListParagraph"/>
        <w:spacing w:after="0" w:line="240" w:lineRule="auto"/>
        <w:ind w:left="426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5EB10FDD" w14:textId="77777777" w:rsidR="0050187E" w:rsidRDefault="0050187E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สามารถดาวโหลดได้ที่</w:t>
      </w:r>
      <w:r w:rsidRPr="000C2AAC">
        <w:rPr>
          <w:rFonts w:asciiTheme="minorBidi" w:hAnsiTheme="minorBidi"/>
          <w:noProof/>
          <w:sz w:val="32"/>
          <w:szCs w:val="32"/>
        </w:rPr>
        <w:t>http://home.dsd.go.th/sdpaa/index.php?option=com_content&amp;amp;view=article&amp;amp;id=123&amp;amp;Itemid=125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4598" w:type="dxa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50187E" w:rsidRPr="000C2AAC" w14:paraId="6D0BBF17" w14:textId="77777777" w:rsidTr="0050187E">
        <w:tc>
          <w:tcPr>
            <w:tcW w:w="1418" w:type="dxa"/>
          </w:tcPr>
          <w:p w14:paraId="71CC28E5" w14:textId="77777777" w:rsidR="0050187E" w:rsidRPr="000C2AAC" w:rsidRDefault="0050187E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0A63A65B" w14:textId="48A7608C" w:rsidR="0050187E" w:rsidRPr="000C2AAC" w:rsidRDefault="0050187E" w:rsidP="008C1396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Theme="minorBidi" w:hAnsiTheme="minorBidi"/>
                <w:noProof/>
                <w:sz w:val="32"/>
                <w:szCs w:val="32"/>
              </w:rPr>
              <w:t>20/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07/2558</w:t>
            </w:r>
          </w:p>
        </w:tc>
      </w:tr>
      <w:tr w:rsidR="0050187E" w:rsidRPr="000C2AAC" w14:paraId="3FCBCAB2" w14:textId="77777777" w:rsidTr="0050187E">
        <w:tc>
          <w:tcPr>
            <w:tcW w:w="1418" w:type="dxa"/>
          </w:tcPr>
          <w:p w14:paraId="76AEC54C" w14:textId="77777777" w:rsidR="0050187E" w:rsidRPr="000C2AAC" w:rsidRDefault="0050187E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714781AC" w14:textId="582FC8EE" w:rsidR="0050187E" w:rsidRPr="000C2AAC" w:rsidRDefault="0050187E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50187E" w:rsidRPr="000C2AAC" w14:paraId="4A1DF6A2" w14:textId="77777777" w:rsidTr="0050187E">
        <w:tc>
          <w:tcPr>
            <w:tcW w:w="1418" w:type="dxa"/>
          </w:tcPr>
          <w:p w14:paraId="082BD70C" w14:textId="77777777" w:rsidR="0050187E" w:rsidRPr="000C2AAC" w:rsidRDefault="0050187E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2F7BFCBB" w14:textId="3C3C25C8" w:rsidR="0050187E" w:rsidRPr="000C2AAC" w:rsidRDefault="0050187E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  <w:tr w:rsidR="0050187E" w:rsidRPr="000C2AAC" w14:paraId="105C0B62" w14:textId="77777777" w:rsidTr="0050187E">
        <w:tc>
          <w:tcPr>
            <w:tcW w:w="1418" w:type="dxa"/>
          </w:tcPr>
          <w:p w14:paraId="7A8B8EDF" w14:textId="77777777" w:rsidR="0050187E" w:rsidRPr="000C2AAC" w:rsidRDefault="0050187E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B5DAC52" w14:textId="6A8242E5" w:rsidR="0050187E" w:rsidRPr="000C2AAC" w:rsidRDefault="0050187E" w:rsidP="008C1396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อรรถชัย  สุกใส</w:t>
            </w:r>
          </w:p>
        </w:tc>
      </w:tr>
      <w:tr w:rsidR="0050187E" w:rsidRPr="000C2AAC" w14:paraId="6BB94F10" w14:textId="77777777" w:rsidTr="0050187E">
        <w:tc>
          <w:tcPr>
            <w:tcW w:w="1418" w:type="dxa"/>
          </w:tcPr>
          <w:p w14:paraId="362D6899" w14:textId="77777777" w:rsidR="0050187E" w:rsidRPr="000C2AAC" w:rsidRDefault="0050187E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6A9B6BA5" w14:textId="224D31D8" w:rsidR="0050187E" w:rsidRPr="000C2AAC" w:rsidRDefault="0050187E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388FC" w14:textId="77777777" w:rsidR="003B131B" w:rsidRDefault="003B131B" w:rsidP="00C81DB8">
      <w:pPr>
        <w:spacing w:after="0" w:line="240" w:lineRule="auto"/>
      </w:pPr>
      <w:r>
        <w:separator/>
      </w:r>
    </w:p>
  </w:endnote>
  <w:endnote w:type="continuationSeparator" w:id="0">
    <w:p w14:paraId="5939EBB4" w14:textId="77777777" w:rsidR="003B131B" w:rsidRDefault="003B131B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699AB" w14:textId="77777777" w:rsidR="003B131B" w:rsidRDefault="003B131B" w:rsidP="00C81DB8">
      <w:pPr>
        <w:spacing w:after="0" w:line="240" w:lineRule="auto"/>
      </w:pPr>
      <w:r>
        <w:separator/>
      </w:r>
    </w:p>
  </w:footnote>
  <w:footnote w:type="continuationSeparator" w:id="0">
    <w:p w14:paraId="32C0E202" w14:textId="77777777" w:rsidR="003B131B" w:rsidRDefault="003B131B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87E">
          <w:rPr>
            <w:noProof/>
          </w:rPr>
          <w:t>7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0187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B131B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187E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6B9C6-1E2C-43E7-AD11-8405BC238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7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อรรถชัย สุกใส</cp:lastModifiedBy>
  <cp:revision>83</cp:revision>
  <cp:lastPrinted>2015-03-02T15:12:00Z</cp:lastPrinted>
  <dcterms:created xsi:type="dcterms:W3CDTF">2015-04-23T03:41:00Z</dcterms:created>
  <dcterms:modified xsi:type="dcterms:W3CDTF">2015-07-20T10:34:00Z</dcterms:modified>
</cp:coreProperties>
</file>